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54100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Nicholas PORPES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C8B8406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</w:p>
    <w:p w14:paraId="6F54D117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</w:p>
    <w:p w14:paraId="23E64350" w14:textId="77777777" w:rsidR="00440EDC" w:rsidRDefault="00440EDC" w:rsidP="00440EDC">
      <w:pPr>
        <w:pStyle w:val="NoSpacing"/>
        <w:ind w:left="1440" w:hanging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Sherborne, Dorset, into lands of Isabel Beauchamp(q.v.).</w:t>
      </w:r>
    </w:p>
    <w:p w14:paraId="53B11387" w14:textId="77777777" w:rsidR="00440EDC" w:rsidRDefault="00440EDC" w:rsidP="00440ED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B46F61D" w14:textId="77777777" w:rsidR="00440EDC" w:rsidRDefault="00440EDC" w:rsidP="00440ED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p.113)</w:t>
      </w:r>
    </w:p>
    <w:p w14:paraId="7C5C88BA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</w:p>
    <w:p w14:paraId="04F651BE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</w:p>
    <w:p w14:paraId="78AA9766" w14:textId="77777777" w:rsidR="00440EDC" w:rsidRDefault="00440EDC" w:rsidP="00440E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August 2023</w:t>
      </w:r>
    </w:p>
    <w:p w14:paraId="574C4F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15565" w14:textId="77777777" w:rsidR="00440EDC" w:rsidRDefault="00440EDC" w:rsidP="009139A6">
      <w:r>
        <w:separator/>
      </w:r>
    </w:p>
  </w:endnote>
  <w:endnote w:type="continuationSeparator" w:id="0">
    <w:p w14:paraId="14D28EB4" w14:textId="77777777" w:rsidR="00440EDC" w:rsidRDefault="00440E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CC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DC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45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9E050" w14:textId="77777777" w:rsidR="00440EDC" w:rsidRDefault="00440EDC" w:rsidP="009139A6">
      <w:r>
        <w:separator/>
      </w:r>
    </w:p>
  </w:footnote>
  <w:footnote w:type="continuationSeparator" w:id="0">
    <w:p w14:paraId="013EEB48" w14:textId="77777777" w:rsidR="00440EDC" w:rsidRDefault="00440E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B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449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738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EDC"/>
    <w:rsid w:val="000666E0"/>
    <w:rsid w:val="002510B7"/>
    <w:rsid w:val="00440ED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D0BB5"/>
  <w15:chartTrackingRefBased/>
  <w15:docId w15:val="{3F7BC978-D300-4AD4-8724-EA04690DC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2023-08-29T11:28:00Z</dcterms:created>
  <dcterms:modified xsi:type="dcterms:W3CDTF">2023-08-29T11:29:00Z</dcterms:modified>
</cp:coreProperties>
</file>